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5BD" w:rsidRDefault="007345BD" w:rsidP="00734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345BD" w:rsidRDefault="007345BD" w:rsidP="007345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45BD" w:rsidRDefault="007345BD" w:rsidP="007345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45BD" w:rsidRDefault="007345BD" w:rsidP="00734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7345BD" w:rsidRDefault="007345BD" w:rsidP="00734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Baldwin Freville, junior(q.v.).</w:t>
      </w:r>
    </w:p>
    <w:p w:rsidR="007345BD" w:rsidRDefault="007345BD" w:rsidP="00734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A089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2-131)</w:t>
      </w:r>
    </w:p>
    <w:p w:rsidR="007345BD" w:rsidRDefault="007345BD" w:rsidP="007345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45BD" w:rsidRDefault="007345BD" w:rsidP="007345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345BD" w:rsidRDefault="007345BD" w:rsidP="00734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DD5B8A" w:rsidRPr="007345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5BD" w:rsidRDefault="007345BD" w:rsidP="00564E3C">
      <w:pPr>
        <w:spacing w:after="0" w:line="240" w:lineRule="auto"/>
      </w:pPr>
      <w:r>
        <w:separator/>
      </w:r>
    </w:p>
  </w:endnote>
  <w:endnote w:type="continuationSeparator" w:id="0">
    <w:p w:rsidR="007345BD" w:rsidRDefault="007345B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345BD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5BD" w:rsidRDefault="007345BD" w:rsidP="00564E3C">
      <w:pPr>
        <w:spacing w:after="0" w:line="240" w:lineRule="auto"/>
      </w:pPr>
      <w:r>
        <w:separator/>
      </w:r>
    </w:p>
  </w:footnote>
  <w:footnote w:type="continuationSeparator" w:id="0">
    <w:p w:rsidR="007345BD" w:rsidRDefault="007345B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5BD"/>
    <w:rsid w:val="00372DC6"/>
    <w:rsid w:val="00564E3C"/>
    <w:rsid w:val="0064591D"/>
    <w:rsid w:val="007345B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5533B"/>
  <w15:chartTrackingRefBased/>
  <w15:docId w15:val="{8CB9DC7E-F1DE-4ECE-B52A-8D1FC675C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345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2015-12-06T16:30:00Z</dcterms:created>
  <dcterms:modified xsi:type="dcterms:W3CDTF">2015-12-06T16:32:00Z</dcterms:modified>
</cp:coreProperties>
</file>